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572E2" w14:textId="77777777" w:rsidR="00513FA0" w:rsidRPr="008642EC" w:rsidRDefault="00513FA0" w:rsidP="00513FA0">
      <w:pPr>
        <w:pStyle w:val="BasicParagraph"/>
        <w:suppressAutoHyphens/>
        <w:spacing w:line="240" w:lineRule="auto"/>
        <w:rPr>
          <w:rFonts w:ascii="Times New Roman" w:hAnsi="Times New Roman" w:cs="Times New Roman"/>
          <w:bCs/>
          <w:color w:val="000000" w:themeColor="text1"/>
          <w:szCs w:val="21"/>
        </w:rPr>
      </w:pPr>
      <w:bookmarkStart w:id="0" w:name="_Hlk6859226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5151679" w14:textId="77777777" w:rsidR="00513FA0" w:rsidRDefault="00513FA0" w:rsidP="00513FA0">
      <w:pPr>
        <w:pStyle w:val="BasicParagraph"/>
        <w:suppressAutoHyphens/>
        <w:spacing w:line="240" w:lineRule="auto"/>
        <w:rPr>
          <w:rFonts w:ascii="Times New Roman" w:hAnsi="Times New Roman" w:cs="Times New Roman"/>
          <w:b/>
          <w:bCs/>
          <w:color w:val="000000" w:themeColor="text1"/>
          <w:sz w:val="21"/>
          <w:szCs w:val="21"/>
        </w:rPr>
      </w:pPr>
    </w:p>
    <w:p w14:paraId="450C2002" w14:textId="77777777" w:rsidR="00513FA0" w:rsidRPr="00582653" w:rsidRDefault="00513FA0" w:rsidP="00513FA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D34D6E6" w14:textId="77777777" w:rsidR="00513FA0" w:rsidRDefault="00513FA0" w:rsidP="00513FA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F251E27" w14:textId="77777777" w:rsidR="00513FA0" w:rsidRDefault="00513FA0" w:rsidP="00513FA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E02ADE2" w14:textId="77777777" w:rsidR="00513FA0" w:rsidRPr="00582653" w:rsidRDefault="00513FA0" w:rsidP="00513FA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A162914" wp14:editId="2F329D7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7D5B0B6" w14:textId="6964D962" w:rsidR="00513FA0" w:rsidRDefault="00513FA0" w:rsidP="00513FA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Case study background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BE90876" w14:textId="77777777" w:rsidR="00513FA0" w:rsidRDefault="00513FA0" w:rsidP="00513FA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5F6889B" w14:textId="77777777" w:rsidR="00513FA0" w:rsidRPr="00582653" w:rsidRDefault="00513FA0" w:rsidP="00513FA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DE39852" w14:textId="77777777" w:rsidR="00513FA0" w:rsidRPr="00582653" w:rsidRDefault="00513FA0" w:rsidP="00513FA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F575ED9" w14:textId="77777777" w:rsidR="00513FA0" w:rsidRPr="008642EC" w:rsidRDefault="00513FA0" w:rsidP="00513FA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5DE9B9A" w14:textId="77777777" w:rsidR="00513FA0" w:rsidRPr="008642EC" w:rsidRDefault="00513FA0" w:rsidP="00513FA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8042495" w14:textId="77777777" w:rsidR="00513FA0" w:rsidRPr="00582653" w:rsidRDefault="00513FA0" w:rsidP="00513FA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1FC4677" w14:textId="77777777" w:rsidR="00513FA0" w:rsidRPr="008642EC" w:rsidRDefault="00513FA0" w:rsidP="00513FA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6281102" w14:textId="77777777" w:rsidR="00513FA0" w:rsidRPr="008642EC" w:rsidRDefault="00513FA0" w:rsidP="00513FA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A214209" w14:textId="77777777" w:rsidR="00513FA0" w:rsidRPr="00582653" w:rsidRDefault="00513FA0" w:rsidP="00513FA0">
      <w:pPr>
        <w:pStyle w:val="BasicParagraph"/>
        <w:suppressAutoHyphens/>
        <w:spacing w:line="240" w:lineRule="auto"/>
        <w:rPr>
          <w:rFonts w:ascii="Times New Roman" w:hAnsi="Times New Roman" w:cs="Times New Roman"/>
          <w:color w:val="000000" w:themeColor="text1"/>
          <w:sz w:val="21"/>
          <w:szCs w:val="21"/>
        </w:rPr>
      </w:pPr>
    </w:p>
    <w:p w14:paraId="08EF119D" w14:textId="77777777" w:rsidR="00513FA0" w:rsidRPr="00582653" w:rsidRDefault="00513FA0" w:rsidP="00513FA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6836C4E" w14:textId="77777777" w:rsidR="00513FA0" w:rsidRDefault="00513FA0" w:rsidP="00513FA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ADED5FD" w14:textId="77777777" w:rsidR="00513FA0" w:rsidRDefault="00513FA0" w:rsidP="00513FA0">
      <w:pPr>
        <w:pStyle w:val="BasicParagraph"/>
        <w:suppressAutoHyphens/>
        <w:spacing w:line="240" w:lineRule="auto"/>
        <w:ind w:left="720"/>
        <w:rPr>
          <w:rFonts w:ascii="Times New Roman" w:hAnsi="Times New Roman" w:cs="Times New Roman"/>
          <w:color w:val="000000" w:themeColor="text1"/>
          <w:sz w:val="21"/>
          <w:szCs w:val="21"/>
        </w:rPr>
      </w:pPr>
    </w:p>
    <w:p w14:paraId="21C402BC" w14:textId="77777777" w:rsidR="00513FA0" w:rsidRDefault="00513FA0" w:rsidP="00513FA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7A9A622" w14:textId="77777777" w:rsidR="00513FA0" w:rsidRDefault="00513FA0" w:rsidP="00513FA0">
      <w:pPr>
        <w:pStyle w:val="BasicParagraph"/>
        <w:suppressAutoHyphens/>
        <w:spacing w:line="240" w:lineRule="auto"/>
        <w:ind w:left="1440"/>
        <w:rPr>
          <w:rFonts w:ascii="Times New Roman" w:hAnsi="Times New Roman" w:cs="Times New Roman"/>
          <w:color w:val="000000" w:themeColor="text1"/>
          <w:sz w:val="21"/>
          <w:szCs w:val="21"/>
        </w:rPr>
      </w:pPr>
    </w:p>
    <w:p w14:paraId="42575D43" w14:textId="77777777" w:rsidR="00513FA0" w:rsidRDefault="00513FA0" w:rsidP="00513FA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CA1B75F" w14:textId="77777777" w:rsidR="00513FA0" w:rsidRDefault="00513FA0" w:rsidP="00513FA0">
      <w:pPr>
        <w:pStyle w:val="BasicParagraph"/>
        <w:suppressAutoHyphens/>
        <w:spacing w:line="240" w:lineRule="auto"/>
        <w:ind w:left="1440"/>
        <w:rPr>
          <w:rFonts w:ascii="Times New Roman" w:hAnsi="Times New Roman" w:cs="Times New Roman"/>
          <w:color w:val="000000" w:themeColor="text1"/>
          <w:sz w:val="21"/>
          <w:szCs w:val="21"/>
        </w:rPr>
      </w:pPr>
    </w:p>
    <w:p w14:paraId="53047DCB" w14:textId="77777777" w:rsidR="00513FA0" w:rsidRDefault="00513FA0" w:rsidP="00513FA0">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61339B3" w14:textId="77777777" w:rsidR="00513FA0" w:rsidRDefault="00513FA0">
      <w:pPr>
        <w:spacing w:before="0" w:after="160" w:line="259" w:lineRule="auto"/>
        <w:rPr>
          <w:rFonts w:ascii="Calibri" w:eastAsiaTheme="majorEastAsia" w:hAnsi="Calibri" w:cstheme="majorBidi"/>
          <w:b/>
          <w:color w:val="0031A7" w:themeColor="text2"/>
          <w:sz w:val="32"/>
          <w:szCs w:val="32"/>
          <w:lang w:val="en-US"/>
        </w:rPr>
      </w:pPr>
      <w:bookmarkStart w:id="1" w:name="_GoBack"/>
      <w:bookmarkEnd w:id="1"/>
      <w:r>
        <w:rPr>
          <w:lang w:val="en-US"/>
        </w:rPr>
        <w:br w:type="page"/>
      </w:r>
    </w:p>
    <w:p w14:paraId="608D695E" w14:textId="5478B70C"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2" w:name="_Hlk68592345"/>
      <w:bookmarkStart w:id="3"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513FA0"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2"/>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3"/>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513FA0">
      <w:headerReference w:type="default" r:id="rId22"/>
      <w:footerReference w:type="default" r:id="rId23"/>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9"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13FA0"/>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3FA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13FA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2.xml><?xml version="1.0" encoding="utf-8"?>
<ds:datastoreItem xmlns:ds="http://schemas.openxmlformats.org/officeDocument/2006/customXml" ds:itemID="{DE3A1920-220C-447F-9DF6-E317A2B5A76A}"/>
</file>

<file path=customXml/itemProps3.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4.xml><?xml version="1.0" encoding="utf-8"?>
<ds:datastoreItem xmlns:ds="http://schemas.openxmlformats.org/officeDocument/2006/customXml" ds:itemID="{F1D0F64F-09DF-4632-B1A2-D0EF0894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55</TotalTime>
  <Pages>20</Pages>
  <Words>4824</Words>
  <Characters>27498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2023-07-07T05:35:00Z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y fmtid="{D5CDD505-2E9C-101B-9397-08002B2CF9AE}" pid="4" name="docLang">
    <vt:lpwstr>en</vt:lpwstr>
  </property>
</Properties>
</file>